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889AC" w14:textId="77777777" w:rsidR="00AB0C8C" w:rsidRDefault="00AB0C8C" w:rsidP="00AB0C8C">
      <w:pPr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  <w:t xml:space="preserve">                                                 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  <w:t xml:space="preserve">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                  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Miejscowość , data</w:t>
      </w:r>
    </w:p>
    <w:p w14:paraId="55366F10" w14:textId="77777777" w:rsidR="00AB0C8C" w:rsidRPr="00AB0C8C" w:rsidRDefault="00AB0C8C" w:rsidP="00AB0C8C">
      <w:pPr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…………………………..</w:t>
      </w:r>
    </w:p>
    <w:p w14:paraId="244FA204" w14:textId="77777777" w:rsidR="00AB0C8C" w:rsidRPr="00AB0C8C" w:rsidRDefault="00AB0C8C" w:rsidP="00AB0C8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AB0C8C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OFERTA</w:t>
      </w:r>
    </w:p>
    <w:p w14:paraId="1E0727D5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Dane Wykonawcy</w:t>
      </w:r>
    </w:p>
    <w:p w14:paraId="138FC895" w14:textId="77777777" w:rsidR="00AB0C8C" w:rsidRPr="00AB0C8C" w:rsidRDefault="0032390D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Nazwa </w:t>
      </w:r>
      <w:r w:rsidR="00AB0C8C"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…………………………………………………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……….</w:t>
      </w:r>
    </w:p>
    <w:p w14:paraId="0E0ECA6F" w14:textId="09D397C4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Adres………………………………………………………………</w:t>
      </w:r>
      <w:r w:rsidR="004B52C5">
        <w:rPr>
          <w:rFonts w:ascii="Times New Roman" w:eastAsia="Calibri" w:hAnsi="Times New Roman" w:cs="Times New Roman"/>
          <w:sz w:val="22"/>
          <w:szCs w:val="22"/>
          <w:lang w:eastAsia="en-US"/>
        </w:rPr>
        <w:t>NIP………………………</w:t>
      </w:r>
    </w:p>
    <w:p w14:paraId="6878B0AE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Tel……………………………………………………</w:t>
      </w:r>
    </w:p>
    <w:p w14:paraId="791EF16D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Adres email…………………………………………………………</w:t>
      </w:r>
    </w:p>
    <w:p w14:paraId="3320EA38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0C6377F" w14:textId="1571F7CC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W odpowiedzi  na zapytanie z dnia……………..</w:t>
      </w:r>
      <w:r w:rsidR="004B52C5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numer ogłoszenia………………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przedstawiam</w:t>
      </w:r>
      <w:r w:rsidR="0032390D">
        <w:rPr>
          <w:rFonts w:ascii="Times New Roman" w:eastAsia="Calibri" w:hAnsi="Times New Roman" w:cs="Times New Roman"/>
          <w:sz w:val="22"/>
          <w:szCs w:val="22"/>
          <w:lang w:eastAsia="en-US"/>
        </w:rPr>
        <w:t>y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poniższą ofertę:</w:t>
      </w:r>
    </w:p>
    <w:p w14:paraId="1F4BABC0" w14:textId="49345B3C" w:rsidR="00AB0C8C" w:rsidRDefault="0032390D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Koszt </w:t>
      </w:r>
      <w:r w:rsidR="00C227A7">
        <w:rPr>
          <w:rFonts w:ascii="Times New Roman" w:eastAsia="Calibri" w:hAnsi="Times New Roman" w:cs="Times New Roman"/>
          <w:sz w:val="22"/>
          <w:szCs w:val="22"/>
          <w:lang w:eastAsia="en-US"/>
        </w:rPr>
        <w:t>usługi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4B52C5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dla 1 osoby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wynosi ………… zł brutto (słownie:…………………………………………………….)</w:t>
      </w:r>
    </w:p>
    <w:p w14:paraId="0A23D488" w14:textId="087AC163" w:rsidR="005E374D" w:rsidRPr="00AB0C8C" w:rsidRDefault="005E374D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Czas trwania………………….godzin. Harmonogram zajęć w załączeniu</w:t>
      </w:r>
    </w:p>
    <w:p w14:paraId="3508A976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Oświadczam, iż zapoznałem/łam się z warunkami zapytania ofertowego i nie wnoszę do niego ża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dnych zastrzeżeń oraz zdobyłam/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em konieczne informacje i wyjaśnienia do przygotowania oferty.</w:t>
      </w:r>
    </w:p>
    <w:p w14:paraId="2859DD00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Oświadczam, iż uważam się za związanego/ą ofertą przez okres </w:t>
      </w:r>
      <w:r w:rsidR="003239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30 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dni kalendarzowych licząc od dnia upływu terminu składania ofert.</w:t>
      </w:r>
    </w:p>
    <w:p w14:paraId="1A800745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Oświadczam, iż w przypadku wyboru przez Zamawiającego niniejszej oferty zobowiązuje się do podpisania umowy w terminie i miejscu wskazanym przez Zamawiającego.</w:t>
      </w:r>
    </w:p>
    <w:p w14:paraId="3CA3935F" w14:textId="1DD259B9" w:rsidR="0032390D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Oświadcz</w:t>
      </w:r>
      <w:r w:rsidR="0032390D">
        <w:rPr>
          <w:rFonts w:ascii="Times New Roman" w:eastAsia="Calibri" w:hAnsi="Times New Roman" w:cs="Times New Roman"/>
          <w:sz w:val="22"/>
          <w:szCs w:val="22"/>
          <w:lang w:eastAsia="en-US"/>
        </w:rPr>
        <w:t>am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iż spełniam warunki udziału w postępowaniu </w:t>
      </w:r>
      <w:r w:rsidR="0032390D">
        <w:rPr>
          <w:rFonts w:ascii="Times New Roman" w:eastAsia="Calibri" w:hAnsi="Times New Roman" w:cs="Times New Roman"/>
          <w:sz w:val="22"/>
          <w:szCs w:val="22"/>
          <w:lang w:eastAsia="en-US"/>
        </w:rPr>
        <w:t>zamieszczone w opisie przedmiotu Zapytania ofertowego</w:t>
      </w:r>
      <w:r w:rsidR="001A3FDA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</w:p>
    <w:p w14:paraId="6A596AEB" w14:textId="77777777" w:rsidR="0032390D" w:rsidRDefault="0032390D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367972F" w14:textId="77777777" w:rsidR="0032390D" w:rsidRDefault="0032390D" w:rsidP="00AB0C8C">
      <w:pPr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81FA970" w14:textId="77777777" w:rsidR="00AB0C8C" w:rsidRPr="00AB0C8C" w:rsidRDefault="00AB0C8C" w:rsidP="00AB0C8C">
      <w:pPr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     ………………………………………..</w:t>
      </w:r>
    </w:p>
    <w:p w14:paraId="31B3EC7B" w14:textId="77777777" w:rsidR="006F6858" w:rsidRPr="00FD14D8" w:rsidRDefault="00AB0C8C" w:rsidP="00470904">
      <w:pPr>
        <w:spacing w:after="200" w:line="276" w:lineRule="auto"/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  <w:t>Podpis Wykonawcy</w:t>
      </w:r>
    </w:p>
    <w:sectPr w:rsidR="006F6858" w:rsidRPr="00FD14D8" w:rsidSect="00AB0C8C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720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E2796" w14:textId="77777777" w:rsidR="00615B9F" w:rsidRDefault="00615B9F">
      <w:r>
        <w:separator/>
      </w:r>
    </w:p>
  </w:endnote>
  <w:endnote w:type="continuationSeparator" w:id="0">
    <w:p w14:paraId="19381F5D" w14:textId="77777777" w:rsidR="00615B9F" w:rsidRDefault="0061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7D1F8" w14:textId="77777777" w:rsidR="006F6858" w:rsidRPr="00124D4A" w:rsidRDefault="009E74C3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2ADBB1E7" wp14:editId="4944B03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EABF" w14:textId="77777777" w:rsidR="006F6858" w:rsidRPr="002F03FB" w:rsidRDefault="009E74C3" w:rsidP="00B01F08">
    <w:pPr>
      <w:pStyle w:val="Stopka"/>
      <w:rPr>
        <w:rFonts w:ascii="Myriad Pro" w:hAnsi="Myriad Pro" w:cs="Myriad Pro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3A74CBE8" wp14:editId="2DBF5BD9">
          <wp:simplePos x="0" y="0"/>
          <wp:positionH relativeFrom="column">
            <wp:posOffset>5486400</wp:posOffset>
          </wp:positionH>
          <wp:positionV relativeFrom="paragraph">
            <wp:posOffset>-5080</wp:posOffset>
          </wp:positionV>
          <wp:extent cx="414020" cy="5715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6858" w:rsidRPr="002F03FB">
      <w:rPr>
        <w:rFonts w:ascii="Myriad Pro" w:hAnsi="Myriad Pro" w:cs="Myriad Pro"/>
        <w:b/>
        <w:bCs/>
        <w:sz w:val="20"/>
        <w:szCs w:val="20"/>
      </w:rPr>
      <w:t>Regionalny Program Operacyjny Województwa Pomorskiego na lata 2014-2020</w:t>
    </w:r>
    <w:r w:rsidR="006F6858">
      <w:rPr>
        <w:rFonts w:ascii="Myriad Pro" w:hAnsi="Myriad Pro" w:cs="Myriad Pro"/>
        <w:b/>
        <w:bCs/>
        <w:sz w:val="20"/>
        <w:szCs w:val="20"/>
      </w:rPr>
      <w:t xml:space="preserve">  </w:t>
    </w:r>
  </w:p>
  <w:p w14:paraId="4BE782B8" w14:textId="77777777" w:rsidR="006F6858" w:rsidRPr="005C7934" w:rsidRDefault="006F6858" w:rsidP="0009370E">
    <w:pPr>
      <w:pStyle w:val="Stopka"/>
      <w:jc w:val="right"/>
      <w:rPr>
        <w:rFonts w:ascii="Calibri" w:hAnsi="Calibri" w:cs="Calibri"/>
      </w:rPr>
    </w:pP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ab/>
    </w:r>
    <w:r w:rsidRPr="0009370E">
      <w:rPr>
        <w:sz w:val="18"/>
        <w:szCs w:val="18"/>
      </w:rPr>
      <w:t xml:space="preserve">  </w:t>
    </w:r>
    <w:r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08F62" w14:textId="77777777" w:rsidR="00615B9F" w:rsidRDefault="00615B9F">
      <w:r>
        <w:separator/>
      </w:r>
    </w:p>
  </w:footnote>
  <w:footnote w:type="continuationSeparator" w:id="0">
    <w:p w14:paraId="0C868D81" w14:textId="77777777" w:rsidR="00615B9F" w:rsidRDefault="00615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9354" w14:textId="77777777" w:rsidR="006F6858" w:rsidRDefault="009E74C3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6B297B95" wp14:editId="3176ED27">
          <wp:extent cx="5019675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DADB2C" w14:textId="77777777" w:rsidR="006F6858" w:rsidRDefault="006F685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71B9"/>
    <w:multiLevelType w:val="multilevel"/>
    <w:tmpl w:val="20966F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31281"/>
    <w:multiLevelType w:val="multilevel"/>
    <w:tmpl w:val="2C18DD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212CB"/>
    <w:multiLevelType w:val="multilevel"/>
    <w:tmpl w:val="49B047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0622D"/>
    <w:multiLevelType w:val="multilevel"/>
    <w:tmpl w:val="59849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C23724"/>
    <w:multiLevelType w:val="multilevel"/>
    <w:tmpl w:val="5FE0B1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3104A1"/>
    <w:multiLevelType w:val="multilevel"/>
    <w:tmpl w:val="97C4B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C319D"/>
    <w:multiLevelType w:val="multilevel"/>
    <w:tmpl w:val="2D9E5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F2D48"/>
    <w:multiLevelType w:val="hybridMultilevel"/>
    <w:tmpl w:val="08AC29BE"/>
    <w:lvl w:ilvl="0" w:tplc="D07E076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10BB9"/>
    <w:multiLevelType w:val="multilevel"/>
    <w:tmpl w:val="CEBEF9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1E5918"/>
    <w:multiLevelType w:val="hybridMultilevel"/>
    <w:tmpl w:val="8A66CE5C"/>
    <w:lvl w:ilvl="0" w:tplc="A44A17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48AF1C4E"/>
    <w:multiLevelType w:val="multilevel"/>
    <w:tmpl w:val="3154C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F61F0E"/>
    <w:multiLevelType w:val="multilevel"/>
    <w:tmpl w:val="016260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16445A"/>
    <w:multiLevelType w:val="hybridMultilevel"/>
    <w:tmpl w:val="D72EC1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1530B9"/>
    <w:multiLevelType w:val="multilevel"/>
    <w:tmpl w:val="D9E47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603F87"/>
    <w:multiLevelType w:val="hybridMultilevel"/>
    <w:tmpl w:val="9A425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35484"/>
    <w:multiLevelType w:val="hybridMultilevel"/>
    <w:tmpl w:val="3ADEDC16"/>
    <w:lvl w:ilvl="0" w:tplc="F2A6767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6649F3"/>
    <w:multiLevelType w:val="hybridMultilevel"/>
    <w:tmpl w:val="30687514"/>
    <w:lvl w:ilvl="0" w:tplc="E36686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CC132B"/>
    <w:multiLevelType w:val="multilevel"/>
    <w:tmpl w:val="37369D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6E6427"/>
    <w:multiLevelType w:val="multilevel"/>
    <w:tmpl w:val="DAAEE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8"/>
  </w:num>
  <w:num w:numId="5">
    <w:abstractNumId w:val="13"/>
  </w:num>
  <w:num w:numId="6">
    <w:abstractNumId w:val="3"/>
  </w:num>
  <w:num w:numId="7">
    <w:abstractNumId w:val="5"/>
  </w:num>
  <w:num w:numId="8">
    <w:abstractNumId w:val="0"/>
  </w:num>
  <w:num w:numId="9">
    <w:abstractNumId w:val="17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9"/>
  </w:num>
  <w:num w:numId="15">
    <w:abstractNumId w:val="12"/>
  </w:num>
  <w:num w:numId="16">
    <w:abstractNumId w:val="7"/>
  </w:num>
  <w:num w:numId="17">
    <w:abstractNumId w:val="15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16CBA"/>
    <w:rsid w:val="00061F20"/>
    <w:rsid w:val="00080D83"/>
    <w:rsid w:val="0008332A"/>
    <w:rsid w:val="0009370E"/>
    <w:rsid w:val="000D283E"/>
    <w:rsid w:val="00100DBB"/>
    <w:rsid w:val="00124D4A"/>
    <w:rsid w:val="00130B23"/>
    <w:rsid w:val="001317DB"/>
    <w:rsid w:val="001A3FDA"/>
    <w:rsid w:val="001B210F"/>
    <w:rsid w:val="001B4469"/>
    <w:rsid w:val="00241C1F"/>
    <w:rsid w:val="002425AE"/>
    <w:rsid w:val="002C6347"/>
    <w:rsid w:val="002D05BE"/>
    <w:rsid w:val="002D3D9D"/>
    <w:rsid w:val="002F03FB"/>
    <w:rsid w:val="00320AAC"/>
    <w:rsid w:val="0032390D"/>
    <w:rsid w:val="00325198"/>
    <w:rsid w:val="0035482A"/>
    <w:rsid w:val="003619F2"/>
    <w:rsid w:val="00365820"/>
    <w:rsid w:val="003A3781"/>
    <w:rsid w:val="003C554F"/>
    <w:rsid w:val="003C6E58"/>
    <w:rsid w:val="003D65D4"/>
    <w:rsid w:val="0040149C"/>
    <w:rsid w:val="00414478"/>
    <w:rsid w:val="00470904"/>
    <w:rsid w:val="004861BD"/>
    <w:rsid w:val="00492BD3"/>
    <w:rsid w:val="004B52C5"/>
    <w:rsid w:val="004B70BD"/>
    <w:rsid w:val="004C0F1B"/>
    <w:rsid w:val="0052111D"/>
    <w:rsid w:val="00537F26"/>
    <w:rsid w:val="005760A9"/>
    <w:rsid w:val="00594464"/>
    <w:rsid w:val="005A0BC7"/>
    <w:rsid w:val="005A2B4D"/>
    <w:rsid w:val="005B1641"/>
    <w:rsid w:val="005C7934"/>
    <w:rsid w:val="005E374D"/>
    <w:rsid w:val="00615B9F"/>
    <w:rsid w:val="00621F12"/>
    <w:rsid w:val="00622781"/>
    <w:rsid w:val="00640BFF"/>
    <w:rsid w:val="006666ED"/>
    <w:rsid w:val="00674AF9"/>
    <w:rsid w:val="0069621B"/>
    <w:rsid w:val="006F209E"/>
    <w:rsid w:val="006F6858"/>
    <w:rsid w:val="006F7D35"/>
    <w:rsid w:val="00723777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945D9"/>
    <w:rsid w:val="008B4C46"/>
    <w:rsid w:val="008B4DF5"/>
    <w:rsid w:val="008C139A"/>
    <w:rsid w:val="008F30DF"/>
    <w:rsid w:val="0092049E"/>
    <w:rsid w:val="009933E9"/>
    <w:rsid w:val="009C559B"/>
    <w:rsid w:val="009D71C1"/>
    <w:rsid w:val="009E2B89"/>
    <w:rsid w:val="009E74C3"/>
    <w:rsid w:val="009F2CF0"/>
    <w:rsid w:val="00A04690"/>
    <w:rsid w:val="00A20E43"/>
    <w:rsid w:val="00A40DD3"/>
    <w:rsid w:val="00A67423"/>
    <w:rsid w:val="00A8311B"/>
    <w:rsid w:val="00A84E0D"/>
    <w:rsid w:val="00AB0C8C"/>
    <w:rsid w:val="00B01F08"/>
    <w:rsid w:val="00B16E8F"/>
    <w:rsid w:val="00B30401"/>
    <w:rsid w:val="00B44A2C"/>
    <w:rsid w:val="00B6637D"/>
    <w:rsid w:val="00BB76D0"/>
    <w:rsid w:val="00BC363C"/>
    <w:rsid w:val="00C068F5"/>
    <w:rsid w:val="00C227A7"/>
    <w:rsid w:val="00C57A50"/>
    <w:rsid w:val="00C62C24"/>
    <w:rsid w:val="00C635B6"/>
    <w:rsid w:val="00CA20F9"/>
    <w:rsid w:val="00CC263D"/>
    <w:rsid w:val="00CD24A4"/>
    <w:rsid w:val="00CE005B"/>
    <w:rsid w:val="00CF1A4A"/>
    <w:rsid w:val="00D0361A"/>
    <w:rsid w:val="00D0675F"/>
    <w:rsid w:val="00D30ADD"/>
    <w:rsid w:val="00D341A9"/>
    <w:rsid w:val="00D43A0D"/>
    <w:rsid w:val="00D46867"/>
    <w:rsid w:val="00D526F3"/>
    <w:rsid w:val="00DB1EBF"/>
    <w:rsid w:val="00DB714A"/>
    <w:rsid w:val="00DC733E"/>
    <w:rsid w:val="00DE1C03"/>
    <w:rsid w:val="00DF57BE"/>
    <w:rsid w:val="00E06500"/>
    <w:rsid w:val="00E17FCC"/>
    <w:rsid w:val="00E51CC7"/>
    <w:rsid w:val="00E57060"/>
    <w:rsid w:val="00E627C6"/>
    <w:rsid w:val="00E87616"/>
    <w:rsid w:val="00E92047"/>
    <w:rsid w:val="00EA5C16"/>
    <w:rsid w:val="00EE30F5"/>
    <w:rsid w:val="00EF000D"/>
    <w:rsid w:val="00F545A3"/>
    <w:rsid w:val="00FB5706"/>
    <w:rsid w:val="00FD14D8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488512"/>
  <w15:docId w15:val="{E36EA6EE-2CC8-4D55-AC32-6DE9163C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44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IRENA</cp:lastModifiedBy>
  <cp:revision>2</cp:revision>
  <cp:lastPrinted>2017-05-04T09:32:00Z</cp:lastPrinted>
  <dcterms:created xsi:type="dcterms:W3CDTF">2021-09-15T10:08:00Z</dcterms:created>
  <dcterms:modified xsi:type="dcterms:W3CDTF">2021-09-15T10:08:00Z</dcterms:modified>
</cp:coreProperties>
</file>